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82" w:rsidRDefault="00165082" w:rsidP="00165082">
      <w:pPr>
        <w:jc w:val="center"/>
        <w:rPr>
          <w:b/>
          <w:sz w:val="24"/>
        </w:rPr>
      </w:pPr>
      <w:r>
        <w:rPr>
          <w:b/>
          <w:sz w:val="24"/>
        </w:rPr>
        <w:t>ПЕРЕЧЕНЬ вредных и (или) опасных производственных факторов</w:t>
      </w:r>
      <w:r w:rsidRPr="002F6CED">
        <w:rPr>
          <w:b/>
          <w:sz w:val="24"/>
        </w:rPr>
        <w:t>,</w:t>
      </w:r>
      <w:r>
        <w:rPr>
          <w:b/>
          <w:sz w:val="24"/>
        </w:rPr>
        <w:t xml:space="preserve"> </w:t>
      </w:r>
    </w:p>
    <w:p w:rsidR="00165082" w:rsidRPr="006756DB" w:rsidRDefault="00165082" w:rsidP="00165082">
      <w:pPr>
        <w:jc w:val="center"/>
        <w:rPr>
          <w:b/>
          <w:sz w:val="24"/>
        </w:rPr>
      </w:pPr>
      <w:r>
        <w:rPr>
          <w:b/>
          <w:sz w:val="24"/>
        </w:rPr>
        <w:t>подлежащих исследованиям (испытаниям) и измерениям по договору № 1109</w:t>
      </w:r>
      <w:r w:rsidRPr="00922DF9">
        <w:rPr>
          <w:b/>
          <w:sz w:val="24"/>
        </w:rPr>
        <w:t>/1</w:t>
      </w:r>
      <w:r>
        <w:rPr>
          <w:b/>
          <w:sz w:val="24"/>
        </w:rPr>
        <w:t xml:space="preserve"> от  09 ноября  2016 г.</w:t>
      </w:r>
    </w:p>
    <w:p w:rsidR="005F6783" w:rsidRPr="00165082" w:rsidRDefault="005F6783" w:rsidP="005F6783">
      <w:pPr>
        <w:rPr>
          <w:b/>
          <w:sz w:val="24"/>
        </w:rPr>
      </w:pPr>
    </w:p>
    <w:tbl>
      <w:tblPr>
        <w:tblStyle w:val="a3"/>
        <w:tblW w:w="0" w:type="auto"/>
        <w:jc w:val="center"/>
        <w:tblLayout w:type="fixed"/>
        <w:tblLook w:val="01E0"/>
      </w:tblPr>
      <w:tblGrid>
        <w:gridCol w:w="673"/>
        <w:gridCol w:w="1775"/>
        <w:gridCol w:w="3240"/>
        <w:gridCol w:w="1080"/>
        <w:gridCol w:w="1080"/>
        <w:gridCol w:w="3420"/>
        <w:gridCol w:w="3518"/>
      </w:tblGrid>
      <w:tr w:rsidR="009064D3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bookmarkStart w:id="0" w:name="table"/>
            <w:bookmarkEnd w:id="0"/>
            <w:r>
              <w:rPr>
                <w:sz w:val="24"/>
              </w:rPr>
              <w:t>№</w:t>
            </w:r>
          </w:p>
          <w:p w:rsidR="009064D3" w:rsidRPr="009647F7" w:rsidRDefault="009064D3" w:rsidP="0065289A">
            <w:pPr>
              <w:jc w:val="center"/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bookmarkStart w:id="1" w:name="main_table"/>
            <w:bookmarkEnd w:id="1"/>
            <w:proofErr w:type="spellEnd"/>
          </w:p>
        </w:tc>
        <w:tc>
          <w:tcPr>
            <w:tcW w:w="1775" w:type="dxa"/>
            <w:vAlign w:val="center"/>
          </w:tcPr>
          <w:p w:rsidR="009064D3" w:rsidRPr="009647F7" w:rsidRDefault="009064D3" w:rsidP="0065289A">
            <w:pPr>
              <w:jc w:val="center"/>
            </w:pPr>
            <w:r>
              <w:rPr>
                <w:sz w:val="24"/>
              </w:rPr>
              <w:t>Код</w:t>
            </w:r>
            <w:proofErr w:type="gramStart"/>
            <w:r>
              <w:rPr>
                <w:sz w:val="24"/>
              </w:rPr>
              <w:t xml:space="preserve"> (№) </w:t>
            </w:r>
            <w:proofErr w:type="gramEnd"/>
            <w:r>
              <w:rPr>
                <w:sz w:val="24"/>
              </w:rPr>
              <w:t>РМ</w:t>
            </w:r>
          </w:p>
        </w:tc>
        <w:tc>
          <w:tcPr>
            <w:tcW w:w="324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Наименование, </w:t>
            </w:r>
          </w:p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 ОК 016-94</w:t>
            </w:r>
          </w:p>
        </w:tc>
        <w:tc>
          <w:tcPr>
            <w:tcW w:w="1080" w:type="dxa"/>
            <w:vAlign w:val="center"/>
          </w:tcPr>
          <w:p w:rsidR="009064D3" w:rsidRDefault="009064D3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  <w:r>
              <w:rPr>
                <w:sz w:val="24"/>
              </w:rPr>
              <w:br/>
              <w:t>рабо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ников</w:t>
            </w:r>
          </w:p>
        </w:tc>
        <w:tc>
          <w:tcPr>
            <w:tcW w:w="1080" w:type="dxa"/>
            <w:vAlign w:val="center"/>
          </w:tcPr>
          <w:p w:rsidR="009064D3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 женщин</w:t>
            </w:r>
          </w:p>
        </w:tc>
        <w:tc>
          <w:tcPr>
            <w:tcW w:w="3420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Рабочая зона, </w:t>
            </w:r>
            <w:r w:rsidRPr="001A7AC3">
              <w:rPr>
                <w:sz w:val="24"/>
              </w:rPr>
              <w:br/>
            </w:r>
            <w:r>
              <w:rPr>
                <w:sz w:val="24"/>
              </w:rPr>
              <w:t>время смены</w:t>
            </w:r>
            <w:proofErr w:type="gramStart"/>
            <w:r>
              <w:rPr>
                <w:sz w:val="24"/>
                <w:lang w:val="en-US"/>
              </w:rPr>
              <w:t> </w:t>
            </w:r>
            <w:r w:rsidRPr="0065289A">
              <w:rPr>
                <w:sz w:val="24"/>
              </w:rPr>
              <w:t>(%)</w:t>
            </w:r>
            <w:proofErr w:type="gramEnd"/>
          </w:p>
        </w:tc>
        <w:tc>
          <w:tcPr>
            <w:tcW w:w="3518" w:type="dxa"/>
            <w:vAlign w:val="center"/>
          </w:tcPr>
          <w:p w:rsidR="009064D3" w:rsidRPr="0065289A" w:rsidRDefault="009064D3" w:rsidP="0065289A">
            <w:pPr>
              <w:jc w:val="center"/>
              <w:rPr>
                <w:sz w:val="24"/>
              </w:rPr>
            </w:pPr>
            <w:r w:rsidRPr="0067226F">
              <w:t xml:space="preserve"> </w:t>
            </w:r>
            <w:r w:rsidRPr="0065289A">
              <w:rPr>
                <w:sz w:val="24"/>
              </w:rPr>
              <w:t>Опасные и вредные произво</w:t>
            </w:r>
            <w:r w:rsidRPr="0065289A">
              <w:rPr>
                <w:sz w:val="24"/>
              </w:rPr>
              <w:t>д</w:t>
            </w:r>
            <w:r w:rsidRPr="0065289A">
              <w:rPr>
                <w:sz w:val="24"/>
              </w:rPr>
              <w:t>ственные факторы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физиотерапии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Pr="0067226F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отделением - врач-физиотерапевт, отсу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- 70 %;</w:t>
            </w:r>
          </w:p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организации - 30 %</w:t>
            </w:r>
          </w:p>
        </w:tc>
        <w:tc>
          <w:tcPr>
            <w:tcW w:w="3518" w:type="dxa"/>
            <w:vAlign w:val="center"/>
          </w:tcPr>
          <w:p w:rsidR="00165082" w:rsidRPr="0067226F" w:rsidRDefault="00165082" w:rsidP="0065289A">
            <w:pPr>
              <w:jc w:val="center"/>
            </w:pPr>
            <w:r>
              <w:t>Биологический (1, 2);  Шум (1);  Св</w:t>
            </w:r>
            <w:r>
              <w:t>е</w:t>
            </w:r>
            <w:r>
              <w:t>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Клинико-диагностическая лаборатория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лабораторией - врач-лаборант,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Врач-лаборант, 20451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Биолог, 20321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11091/005-1А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11091/005-2А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11091/005-3А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11091/005-4А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11091/005-5А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11091/005-6А (11091/005)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11091/006-1А (11091/006)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11091/006-2А (11091/006)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11091/006-3А (11091/006)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Трансфузиологический</w:t>
            </w:r>
            <w:proofErr w:type="spellEnd"/>
            <w:r>
              <w:rPr>
                <w:b/>
                <w:sz w:val="24"/>
              </w:rPr>
              <w:t xml:space="preserve"> к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бинет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11091/007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Врач-трансфузиолог</w:t>
            </w:r>
            <w:proofErr w:type="spellEnd"/>
            <w:r>
              <w:rPr>
                <w:sz w:val="24"/>
              </w:rPr>
              <w:t>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Выезды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(1, 2);  Световая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функциональной диагностики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11091/008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11091/008-1А (11091/008)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Медицинская сестра, 24038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Кабинет ультразвуковой диагностики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11091/009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ультразвуковой диа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ностики, 20448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11091/009-1А (11091/009)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ультразвуковой диа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ностики, 20448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11091/009-2А (11091/009)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 ультразвуковой диа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ностики, 20448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Процедурный кабинет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11091/010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11091/010-1А (11091/010)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11091/010-2А (11091/010)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Стерилизационная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стер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лизационной</w:t>
            </w:r>
            <w:proofErr w:type="gramEnd"/>
            <w:r>
              <w:rPr>
                <w:sz w:val="24"/>
              </w:rPr>
              <w:t>, 24276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Стерилизационная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Ми</w:t>
            </w:r>
            <w:r>
              <w:t>к</w:t>
            </w:r>
            <w:r>
              <w:t>роклимат;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Санитарка, 18112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Стерилизационная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Ми</w:t>
            </w:r>
            <w:r>
              <w:t>к</w:t>
            </w:r>
            <w:r>
              <w:t>роклимат;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Бактериологическая лаб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ратория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бактериолог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ческой лабораторией - врач-бактериолог,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Врач-бактериолог,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11091/014-1А (11091/014)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Врач-бактериолог,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11091/015-1А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11091/015-2А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11091/015-3А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11091/015-4А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11091/015-5А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11091/015-6А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11091/015-7А (11091/015)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Лаборант, 23690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Микроклимат;  Световая среда;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</w:t>
            </w:r>
            <w:r>
              <w:t>я</w:t>
            </w:r>
            <w:r>
              <w:t xml:space="preserve">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Рентгенологическое отд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ление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11091/017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11091/017-1А (11091/017)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11091/018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11091/018-1А (11091/018)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11091/018-2А (11091/018)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Поликлиника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Рентгенологическое отдел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ние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11091/019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Врач-рентгенолог, 20463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Ионизирующие излучения;  Световая среда;  Напряженность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11091/020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Рентгенолаборант</w:t>
            </w:r>
            <w:proofErr w:type="spellEnd"/>
            <w:r>
              <w:rPr>
                <w:sz w:val="24"/>
              </w:rPr>
              <w:t>, 26073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- 20 %;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Пультовая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3). Проявочная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(1, 2, 3);  Биологический (1, 2);  Шум (2);  Ионизирующие и</w:t>
            </w:r>
            <w:r>
              <w:t>з</w:t>
            </w:r>
            <w:r>
              <w:t>лучения (1, 2);  Световая среда (1, 2, 3);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Процедурный кабинет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Медицинская сестра </w:t>
            </w:r>
            <w:proofErr w:type="gramStart"/>
            <w:r>
              <w:rPr>
                <w:sz w:val="24"/>
              </w:rPr>
              <w:t>проц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дурной</w:t>
            </w:r>
            <w:proofErr w:type="gramEnd"/>
            <w:r>
              <w:rPr>
                <w:sz w:val="24"/>
              </w:rPr>
              <w:t>, 24275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Процедурная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Свет</w:t>
            </w:r>
            <w:r>
              <w:t>о</w:t>
            </w:r>
            <w:r>
              <w:t>вая среда;  Тяжесть трудового пр</w:t>
            </w:r>
            <w:r>
              <w:t>о</w:t>
            </w:r>
            <w:r>
              <w:t>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Регистратура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регистратор, 24042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Регистратура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Световая ср</w:t>
            </w:r>
            <w:r>
              <w:t>е</w:t>
            </w:r>
            <w:r>
              <w:t>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Клинико-диагностическая лаборатория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Фельдшер-лаборант, 27330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Лаборатория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Световая среда;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Административно-хозяйственный персонал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Оператор электронно-вычислительных и вычисл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тельных машин, 16199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Слесарь-сантехник, 18560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Шум;  Вибрация л</w:t>
            </w:r>
            <w:r>
              <w:t>о</w:t>
            </w:r>
            <w:r>
              <w:t>кальная;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11091/027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хозяйством, 22181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- 60 %;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- 40 %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Общебольничный</w:t>
            </w:r>
            <w:proofErr w:type="spellEnd"/>
            <w:r>
              <w:rPr>
                <w:b/>
                <w:sz w:val="24"/>
              </w:rPr>
              <w:t xml:space="preserve">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цинский персонал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11091/028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Медицинский дезинфектор, 24040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организации - 60 %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(1, 2);  Биологический (2);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платных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цинских услуг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11091/029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Юрисконсульт, 27931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Отделение платных мед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цинских услуг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11091/030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служебных пом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щений,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Административно-хозяйственный персонал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Шеф-повар, 27610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11091/032-1А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11091/032-2А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11091/032-3А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11091/032-4А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11091/032-5А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11091/032-6А (11091/032)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Повар, 16675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- 90 %;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Столовая - 10 %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Микроклимат (1);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Кладовщик, 12759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Склад - 60 %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11091/034-1А (11091/034)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11091/034-2А (11091/034)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11091/034-3А (11091/034)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11091/034-4А (11091/034)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Кухонный рабочий, 13249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Пищеблок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Моечная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(1, 2);  Свет</w:t>
            </w:r>
            <w:r>
              <w:t>о</w:t>
            </w:r>
            <w:r>
              <w:t>вая среда (1, 2);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Слесарь-сантехник, 18560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Вибрация локальная;  Тяжесть труд</w:t>
            </w:r>
            <w:r>
              <w:t>о</w:t>
            </w:r>
            <w:r>
              <w:t>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11091/035-1А (11091/035)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Слесарь-сантехник, 18560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Вибрация локальная;  Тяжесть труд</w:t>
            </w:r>
            <w:r>
              <w:t>о</w:t>
            </w:r>
            <w:r>
              <w:t>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11091/035-2А (11091/035)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Слесарь-сантехник, 18560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Шум;  Вибрация локальная;  Тяжесть труд</w:t>
            </w:r>
            <w:r>
              <w:t>о</w:t>
            </w:r>
            <w:r>
              <w:t>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Слесарь-электрик по ремо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ту электрооборудования, 18590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Вибрация л</w:t>
            </w:r>
            <w:r>
              <w:t>о</w:t>
            </w:r>
            <w:r>
              <w:t>кальная;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11091/036-1А (11091/036)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Слесарь-электрик по ремо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ту электрооборудования, 18590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Вибрация л</w:t>
            </w:r>
            <w:r>
              <w:t>о</w:t>
            </w:r>
            <w:r>
              <w:t>кальная;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11091/036-2А (11091/036)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Слесарь-электрик по ремо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ту электрооборудования, 18590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Шум;  Вибрация л</w:t>
            </w:r>
            <w:r>
              <w:t>о</w:t>
            </w:r>
            <w:r>
              <w:t>кальная;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11091/037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Электромеханик связи, 27850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Шум;  Вибрация локальная;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11091/038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хозяйством, 22181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- 60 %;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- 40 %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11091/038-1А (11091/038)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Заведующий хозяйством, 22181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- 60 %;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Территория - 40 %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Шум (1);  Световая среда (1);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11091/039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Плотник, 16671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Здание - 80 %;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Открытая территория - 20 %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(1);  Аэрозоли ПФД (1);  Шум (1);  Вибрация локальная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11091/039-1А (11091/039)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Плотник, 16671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Здание - 80 %;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Открытая территория - 20 %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(1);  Аэрозоли ПФД (1);  Шум (1);  Вибрация локальная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11091/039-2А (11091/039)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Плотник, 16671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Здание - 80 %;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Открытая территория - 20 %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(1);  Аэрозоли ПФД (1);  Шум (1);  Вибрация локальная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11091/040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Маляр, 13450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11091/040-1А (11091/040)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Маляр, 13450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Помещение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Химический;  Биологический;  Т</w:t>
            </w:r>
            <w:r>
              <w:t>я</w:t>
            </w:r>
            <w:r>
              <w:t>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Воспитатель, 20436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2). </w:t>
            </w:r>
            <w:proofErr w:type="spellStart"/>
            <w:r>
              <w:rPr>
                <w:i/>
                <w:sz w:val="24"/>
              </w:rPr>
              <w:t>Территрия</w:t>
            </w:r>
            <w:proofErr w:type="spellEnd"/>
            <w:r>
              <w:rPr>
                <w:i/>
                <w:sz w:val="24"/>
              </w:rPr>
              <w:t xml:space="preserve">  - 60 %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(2);  Световая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11091/041-1А (11091/041)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Воспитатель, 20436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- 40 %;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2). </w:t>
            </w:r>
            <w:proofErr w:type="spellStart"/>
            <w:r>
              <w:rPr>
                <w:i/>
                <w:sz w:val="24"/>
              </w:rPr>
              <w:t>Территрия</w:t>
            </w:r>
            <w:proofErr w:type="spellEnd"/>
            <w:r>
              <w:rPr>
                <w:i/>
                <w:sz w:val="24"/>
              </w:rPr>
              <w:t xml:space="preserve">  - 60 %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 (2);  Световая среда (1);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 Напряженность трудового процесса 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5F29D8" w:rsidP="0065289A">
            <w:pPr>
              <w:jc w:val="center"/>
            </w:pPr>
            <w:r>
              <w:t xml:space="preserve">Тяжесть трудового процесса, </w:t>
            </w:r>
            <w:proofErr w:type="gramStart"/>
            <w:r>
              <w:t>Биол</w:t>
            </w:r>
            <w:r>
              <w:t>о</w:t>
            </w:r>
            <w:r>
              <w:t>гический</w:t>
            </w:r>
            <w:proofErr w:type="gramEnd"/>
            <w:r w:rsidR="00165082">
              <w:t xml:space="preserve">; </w:t>
            </w:r>
          </w:p>
        </w:tc>
      </w:tr>
      <w:tr w:rsidR="005F29D8" w:rsidRPr="009647F7" w:rsidTr="009E78F4">
        <w:trPr>
          <w:trHeight w:val="1000"/>
          <w:jc w:val="center"/>
        </w:trPr>
        <w:tc>
          <w:tcPr>
            <w:tcW w:w="673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775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11091/042-1А (11091/042)</w:t>
            </w:r>
          </w:p>
        </w:tc>
        <w:tc>
          <w:tcPr>
            <w:tcW w:w="3240" w:type="dxa"/>
            <w:vAlign w:val="center"/>
          </w:tcPr>
          <w:p w:rsidR="005F29D8" w:rsidRPr="00165082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5F29D8" w:rsidRDefault="005F29D8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5F29D8" w:rsidRDefault="005F29D8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</w:tcPr>
          <w:p w:rsidR="005F29D8" w:rsidRPr="007D605B" w:rsidRDefault="005F29D8" w:rsidP="00C25C66">
            <w:r w:rsidRPr="007D605B">
              <w:t xml:space="preserve">Тяжесть трудового процесса, </w:t>
            </w:r>
            <w:proofErr w:type="gramStart"/>
            <w:r w:rsidRPr="007D605B">
              <w:t>Биол</w:t>
            </w:r>
            <w:r w:rsidRPr="007D605B">
              <w:t>о</w:t>
            </w:r>
            <w:r w:rsidRPr="007D605B">
              <w:t>гический</w:t>
            </w:r>
            <w:proofErr w:type="gramEnd"/>
          </w:p>
        </w:tc>
      </w:tr>
      <w:tr w:rsidR="005F29D8" w:rsidRPr="009647F7" w:rsidTr="009E78F4">
        <w:trPr>
          <w:trHeight w:val="1000"/>
          <w:jc w:val="center"/>
        </w:trPr>
        <w:tc>
          <w:tcPr>
            <w:tcW w:w="673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775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11091/042-2А (11091/042)</w:t>
            </w:r>
          </w:p>
        </w:tc>
        <w:tc>
          <w:tcPr>
            <w:tcW w:w="3240" w:type="dxa"/>
            <w:vAlign w:val="center"/>
          </w:tcPr>
          <w:p w:rsidR="005F29D8" w:rsidRPr="00165082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5F29D8" w:rsidRDefault="005F29D8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5F29D8" w:rsidRDefault="005F29D8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</w:tcPr>
          <w:p w:rsidR="005F29D8" w:rsidRPr="007D605B" w:rsidRDefault="005F29D8" w:rsidP="00C25C66">
            <w:r w:rsidRPr="007D605B">
              <w:t xml:space="preserve">Тяжесть трудового процесса, </w:t>
            </w:r>
            <w:proofErr w:type="gramStart"/>
            <w:r w:rsidRPr="007D605B">
              <w:t>Биол</w:t>
            </w:r>
            <w:r w:rsidRPr="007D605B">
              <w:t>о</w:t>
            </w:r>
            <w:r w:rsidRPr="007D605B">
              <w:t>гический</w:t>
            </w:r>
            <w:proofErr w:type="gramEnd"/>
          </w:p>
        </w:tc>
      </w:tr>
      <w:tr w:rsidR="005F29D8" w:rsidRPr="009647F7" w:rsidTr="009E78F4">
        <w:trPr>
          <w:trHeight w:val="1000"/>
          <w:jc w:val="center"/>
        </w:trPr>
        <w:tc>
          <w:tcPr>
            <w:tcW w:w="673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775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11091/042-3А (11091/042)</w:t>
            </w:r>
          </w:p>
        </w:tc>
        <w:tc>
          <w:tcPr>
            <w:tcW w:w="3240" w:type="dxa"/>
            <w:vAlign w:val="center"/>
          </w:tcPr>
          <w:p w:rsidR="005F29D8" w:rsidRPr="00165082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Уборщик территорий, 19262</w:t>
            </w:r>
          </w:p>
        </w:tc>
        <w:tc>
          <w:tcPr>
            <w:tcW w:w="1080" w:type="dxa"/>
            <w:vAlign w:val="center"/>
          </w:tcPr>
          <w:p w:rsidR="005F29D8" w:rsidRDefault="005F29D8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5F29D8" w:rsidRDefault="005F29D8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5F29D8" w:rsidRDefault="005F29D8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</w:tcPr>
          <w:p w:rsidR="005F29D8" w:rsidRPr="007D605B" w:rsidRDefault="005F29D8" w:rsidP="00C25C66">
            <w:r w:rsidRPr="007D605B">
              <w:t xml:space="preserve">Тяжесть трудового процесса, </w:t>
            </w:r>
            <w:proofErr w:type="gramStart"/>
            <w:r w:rsidRPr="007D605B">
              <w:t>Биол</w:t>
            </w:r>
            <w:r w:rsidRPr="007D605B">
              <w:t>о</w:t>
            </w:r>
            <w:r w:rsidRPr="007D605B">
              <w:t>гический</w:t>
            </w:r>
            <w:proofErr w:type="gramEnd"/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Гардеробщик, 11633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Гардероб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Биологический;  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Подсобный рабочий, 16771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11091/044-1А (11091/044)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Подсобный рабочий, 16771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11091/044-2А (11091/044)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Подсобный рабочий, 16771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11091/044-3А (11091/044)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Подсобный рабочий, 16771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Открытая территория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Техник по кислороду, отсу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- 50 %;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2). Помещение - 50 %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Тяжесть трудового процесса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Оператор </w:t>
            </w:r>
            <w:proofErr w:type="spellStart"/>
            <w:r>
              <w:rPr>
                <w:sz w:val="24"/>
              </w:rPr>
              <w:t>хлораторной</w:t>
            </w:r>
            <w:proofErr w:type="spellEnd"/>
            <w:r>
              <w:rPr>
                <w:sz w:val="24"/>
              </w:rPr>
              <w:t xml:space="preserve"> уст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новки, 16155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Операторская - 70 %;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2). </w:t>
            </w:r>
            <w:proofErr w:type="spellStart"/>
            <w:r>
              <w:rPr>
                <w:i/>
                <w:sz w:val="24"/>
              </w:rPr>
              <w:t>Хлораторная</w:t>
            </w:r>
            <w:proofErr w:type="spellEnd"/>
            <w:r>
              <w:rPr>
                <w:i/>
                <w:sz w:val="24"/>
              </w:rPr>
              <w:t xml:space="preserve"> установка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(2);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11091/046-1А (11091/046)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Оператор </w:t>
            </w:r>
            <w:proofErr w:type="spellStart"/>
            <w:r>
              <w:rPr>
                <w:sz w:val="24"/>
              </w:rPr>
              <w:t>хлораторной</w:t>
            </w:r>
            <w:proofErr w:type="spellEnd"/>
            <w:r>
              <w:rPr>
                <w:sz w:val="24"/>
              </w:rPr>
              <w:t xml:space="preserve"> уст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новки, 16155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Операторская - 70 %;</w:t>
            </w:r>
          </w:p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2). </w:t>
            </w:r>
            <w:proofErr w:type="spellStart"/>
            <w:r>
              <w:rPr>
                <w:i/>
                <w:sz w:val="24"/>
              </w:rPr>
              <w:t>Хлораторная</w:t>
            </w:r>
            <w:proofErr w:type="spellEnd"/>
            <w:r>
              <w:rPr>
                <w:i/>
                <w:sz w:val="24"/>
              </w:rPr>
              <w:t xml:space="preserve"> установка - 30 %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>Химический (2);  Шум (2);  Световая среда (1);  Тяжесть трудового проце</w:t>
            </w:r>
            <w:r>
              <w:t>с</w:t>
            </w:r>
            <w:r>
              <w:t>са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11091/047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Инженер по медицинскому оборудованию,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11091/048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Инженер по метрологии, 22602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---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Административно-хозяйственный персонал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11091/049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Начальник планово-экономического отдела,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P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11091/050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Экономист по финансовой работе, 27759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11091/051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Экономист, 27728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11091/051-1А (11091/051)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Экономист, 27728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11091/051-2А (11091/051)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Экономист, 27728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11091/052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Начальник отдела кадров,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11091/053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Специалист по кадрам, 26583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11091/053-1А (11091/053)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Специалист по кадрам, 26583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11091/054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Юрисконсульт, 27931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109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11091/055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Директор, отсутствует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  <w:tr w:rsidR="00165082" w:rsidRPr="009647F7" w:rsidTr="009064D3">
        <w:trPr>
          <w:trHeight w:val="1000"/>
          <w:jc w:val="center"/>
        </w:trPr>
        <w:tc>
          <w:tcPr>
            <w:tcW w:w="673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775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11091/056</w:t>
            </w:r>
          </w:p>
        </w:tc>
        <w:tc>
          <w:tcPr>
            <w:tcW w:w="3240" w:type="dxa"/>
            <w:vAlign w:val="center"/>
          </w:tcPr>
          <w:p w:rsidR="00165082" w:rsidRP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Секретарь руководителя, 26341</w:t>
            </w:r>
          </w:p>
        </w:tc>
        <w:tc>
          <w:tcPr>
            <w:tcW w:w="1080" w:type="dxa"/>
            <w:vAlign w:val="center"/>
          </w:tcPr>
          <w:p w:rsidR="00165082" w:rsidRDefault="00165082" w:rsidP="00906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165082" w:rsidRDefault="00165082" w:rsidP="00652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165082" w:rsidRDefault="00165082" w:rsidP="0065289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1). Кабинет - 100 %</w:t>
            </w:r>
          </w:p>
        </w:tc>
        <w:tc>
          <w:tcPr>
            <w:tcW w:w="3518" w:type="dxa"/>
            <w:vAlign w:val="center"/>
          </w:tcPr>
          <w:p w:rsidR="00165082" w:rsidRDefault="00165082" w:rsidP="0065289A">
            <w:pPr>
              <w:jc w:val="center"/>
            </w:pPr>
            <w:r>
              <w:t xml:space="preserve">Шум;  Световая среда; </w:t>
            </w:r>
          </w:p>
        </w:tc>
      </w:tr>
    </w:tbl>
    <w:p w:rsidR="001540E0" w:rsidRDefault="001540E0" w:rsidP="001540E0">
      <w:pPr>
        <w:jc w:val="center"/>
        <w:rPr>
          <w:sz w:val="24"/>
        </w:rPr>
      </w:pPr>
    </w:p>
    <w:tbl>
      <w:tblPr>
        <w:tblW w:w="13988" w:type="dxa"/>
        <w:jc w:val="center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38"/>
        <w:gridCol w:w="11250"/>
      </w:tblGrid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bCs/>
                <w:sz w:val="24"/>
                <w:szCs w:val="24"/>
              </w:rPr>
              <w:t>№ (код)</w:t>
            </w:r>
            <w:r w:rsidRPr="00165082">
              <w:rPr>
                <w:bCs/>
                <w:sz w:val="24"/>
                <w:szCs w:val="24"/>
              </w:rPr>
              <w:br/>
              <w:t>РМ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165082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химических веществ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11091/002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Заведующий лабораторией - врач-лаборант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11091/003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11091/004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Биолог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11091/005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11091/005-3А (11091/005)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11091/006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11091/006-2А (11091/006)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11091/010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65082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Процедурная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11091/010-2А (11091/010)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65082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Процедурная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11091/011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65082">
              <w:rPr>
                <w:b/>
                <w:sz w:val="24"/>
                <w:szCs w:val="24"/>
              </w:rPr>
              <w:t>стерилизационной</w:t>
            </w:r>
            <w:proofErr w:type="gram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Стерилизационная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11091/012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Санитарка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Стерилизационная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65082">
              <w:rPr>
                <w:sz w:val="24"/>
                <w:szCs w:val="24"/>
              </w:rPr>
              <w:t>Био-С</w:t>
            </w:r>
            <w:proofErr w:type="spellEnd"/>
            <w:r w:rsidRPr="00165082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65082">
              <w:rPr>
                <w:sz w:val="24"/>
                <w:szCs w:val="24"/>
              </w:rPr>
              <w:t>Юка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11091/013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Заведующий бактериологической лабораторией - врач-бактериолог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11091/014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Врач-бактериолог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11091/014-1А (11091/014)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Врач-бактериолог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11091/015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11091/015-3А (11091/015)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11091/016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11091/017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11091/017-1А (11091/017)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11091/018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082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Пультовая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Проявочная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11091/018-1А (11091/018)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082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Пультовая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Проявочная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11091/019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Врач-рентгенолог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11091/020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proofErr w:type="spellStart"/>
            <w:r w:rsidRPr="00165082">
              <w:rPr>
                <w:b/>
                <w:sz w:val="24"/>
                <w:szCs w:val="24"/>
              </w:rPr>
              <w:t>Рентгенолаборант</w:t>
            </w:r>
            <w:proofErr w:type="spell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Пультовая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Свинец и его неорганические соединения (по свинцу),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Проявочная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11091/021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Медицинская сестра </w:t>
            </w:r>
            <w:proofErr w:type="gramStart"/>
            <w:r w:rsidRPr="00165082">
              <w:rPr>
                <w:b/>
                <w:sz w:val="24"/>
                <w:szCs w:val="24"/>
              </w:rPr>
              <w:t>процедурной</w:t>
            </w:r>
            <w:proofErr w:type="gramEnd"/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Процедурная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11091/023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Фельдшер-лаборант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Лаборатория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Серная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Гидрохлорид,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Щелочи </w:t>
            </w:r>
            <w:proofErr w:type="spellStart"/>
            <w:r w:rsidRPr="00165082">
              <w:rPr>
                <w:sz w:val="24"/>
                <w:szCs w:val="24"/>
              </w:rPr>
              <w:t>едкие+</w:t>
            </w:r>
            <w:proofErr w:type="spellEnd"/>
            <w:r w:rsidRPr="00165082">
              <w:rPr>
                <w:sz w:val="24"/>
                <w:szCs w:val="24"/>
              </w:rPr>
              <w:t xml:space="preserve"> (растворы в пересчете на </w:t>
            </w:r>
            <w:proofErr w:type="spellStart"/>
            <w:r w:rsidRPr="00165082">
              <w:rPr>
                <w:sz w:val="24"/>
                <w:szCs w:val="24"/>
              </w:rPr>
              <w:t>гидроксид</w:t>
            </w:r>
            <w:proofErr w:type="spellEnd"/>
            <w:r w:rsidRPr="00165082">
              <w:rPr>
                <w:sz w:val="24"/>
                <w:szCs w:val="24"/>
              </w:rPr>
              <w:t xml:space="preserve"> натрия),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Этановая</w:t>
            </w:r>
            <w:proofErr w:type="spellEnd"/>
            <w:r w:rsidRPr="00165082">
              <w:rPr>
                <w:sz w:val="24"/>
                <w:szCs w:val="24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</w:rPr>
              <w:t>кислота+</w:t>
            </w:r>
            <w:proofErr w:type="spellEnd"/>
            <w:r w:rsidRPr="00165082">
              <w:rPr>
                <w:sz w:val="24"/>
                <w:szCs w:val="24"/>
              </w:rPr>
              <w:t>; (уксусная кислота),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11091/025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Слесарь-сантехник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Территория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Аммиак,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lastRenderedPageBreak/>
              <w:t>11091/028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Медицинский дезинфектор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Кабинет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Территория организации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11091/030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Уборщик служебных помещений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Помещение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65082">
              <w:rPr>
                <w:sz w:val="24"/>
                <w:szCs w:val="24"/>
              </w:rPr>
              <w:t>Био-С</w:t>
            </w:r>
            <w:proofErr w:type="spellEnd"/>
            <w:r w:rsidRPr="00165082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65082">
              <w:rPr>
                <w:sz w:val="24"/>
                <w:szCs w:val="24"/>
              </w:rPr>
              <w:t>Юка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11091/034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Кухонный рабочий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Моечная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65082">
              <w:rPr>
                <w:sz w:val="24"/>
                <w:szCs w:val="24"/>
              </w:rPr>
              <w:t>Био-С</w:t>
            </w:r>
            <w:proofErr w:type="spellEnd"/>
            <w:r w:rsidRPr="00165082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65082">
              <w:rPr>
                <w:sz w:val="24"/>
                <w:szCs w:val="24"/>
              </w:rPr>
              <w:t>Юка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11091/034-2А (11091/034)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Кухонный рабочий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Моечная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 xml:space="preserve">Моющие синтетические средства </w:t>
            </w:r>
            <w:proofErr w:type="spellStart"/>
            <w:r w:rsidRPr="00165082">
              <w:rPr>
                <w:sz w:val="24"/>
                <w:szCs w:val="24"/>
              </w:rPr>
              <w:t>Био-С</w:t>
            </w:r>
            <w:proofErr w:type="spellEnd"/>
            <w:r w:rsidRPr="00165082">
              <w:rPr>
                <w:sz w:val="24"/>
                <w:szCs w:val="24"/>
              </w:rPr>
              <w:t xml:space="preserve">, Бриз, Вихрь, Лотос, Лотос-автомат, Ока, Эра, Эра-А, </w:t>
            </w:r>
            <w:proofErr w:type="spellStart"/>
            <w:r w:rsidRPr="00165082">
              <w:rPr>
                <w:sz w:val="24"/>
                <w:szCs w:val="24"/>
              </w:rPr>
              <w:t>Юка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11091/035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Слесарь-сантехник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Территория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Аммиак,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11091/035-1А (11091/035)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Слесарь-сантехник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Территория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Аммиак,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11091/040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Маляр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Помещение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Уайт-спирит (в пересчете на С),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Диметилбензол</w:t>
            </w:r>
            <w:proofErr w:type="spellEnd"/>
            <w:r w:rsidRPr="00165082">
              <w:rPr>
                <w:sz w:val="24"/>
                <w:szCs w:val="24"/>
              </w:rPr>
              <w:t xml:space="preserve"> (смесь 2-, 3-, 4-изомеров),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Метилбензол,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Пропан-2-он,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11091/040-1А (11091/040)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Маляр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Помещение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Уайт-спирит (в пересчете на С),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Диметилбензол</w:t>
            </w:r>
            <w:proofErr w:type="spellEnd"/>
            <w:r w:rsidRPr="00165082">
              <w:rPr>
                <w:sz w:val="24"/>
                <w:szCs w:val="24"/>
              </w:rPr>
              <w:t xml:space="preserve"> (смесь 2-, 3-, 4-изомеров),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Метилбензол,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Пропан-2-он,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lastRenderedPageBreak/>
              <w:t>11091/046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Оператор </w:t>
            </w:r>
            <w:proofErr w:type="spellStart"/>
            <w:r w:rsidRPr="00165082">
              <w:rPr>
                <w:b/>
                <w:sz w:val="24"/>
                <w:szCs w:val="24"/>
              </w:rPr>
              <w:t>хлораторной</w:t>
            </w:r>
            <w:proofErr w:type="spellEnd"/>
            <w:r w:rsidRPr="00165082">
              <w:rPr>
                <w:b/>
                <w:sz w:val="24"/>
                <w:szCs w:val="24"/>
              </w:rPr>
              <w:t xml:space="preserve"> установки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Хлораторная</w:t>
            </w:r>
            <w:proofErr w:type="spellEnd"/>
            <w:r w:rsidRPr="00165082">
              <w:rPr>
                <w:sz w:val="24"/>
                <w:szCs w:val="24"/>
              </w:rPr>
              <w:t xml:space="preserve"> установка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11091/046-1А (11091/046)</w:t>
            </w: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 xml:space="preserve">Оператор </w:t>
            </w:r>
            <w:proofErr w:type="spellStart"/>
            <w:r w:rsidRPr="00165082">
              <w:rPr>
                <w:b/>
                <w:sz w:val="24"/>
                <w:szCs w:val="24"/>
              </w:rPr>
              <w:t>хлораторной</w:t>
            </w:r>
            <w:proofErr w:type="spellEnd"/>
            <w:r w:rsidRPr="00165082">
              <w:rPr>
                <w:b/>
                <w:sz w:val="24"/>
                <w:szCs w:val="24"/>
              </w:rPr>
              <w:t xml:space="preserve"> установки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Хлораторная</w:t>
            </w:r>
            <w:proofErr w:type="spellEnd"/>
            <w:r w:rsidRPr="00165082">
              <w:rPr>
                <w:sz w:val="24"/>
                <w:szCs w:val="24"/>
              </w:rPr>
              <w:t xml:space="preserve"> установка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250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165082">
              <w:rPr>
                <w:sz w:val="24"/>
                <w:szCs w:val="24"/>
              </w:rPr>
              <w:t>Хлор+</w:t>
            </w:r>
            <w:proofErr w:type="spellEnd"/>
            <w:r w:rsidRPr="00165082">
              <w:rPr>
                <w:sz w:val="24"/>
                <w:szCs w:val="24"/>
              </w:rPr>
              <w:t>, мг/м3</w:t>
            </w:r>
          </w:p>
        </w:tc>
      </w:tr>
    </w:tbl>
    <w:p w:rsidR="00165082" w:rsidRDefault="00165082" w:rsidP="001540E0">
      <w:pPr>
        <w:jc w:val="center"/>
        <w:rPr>
          <w:sz w:val="24"/>
        </w:rPr>
      </w:pPr>
    </w:p>
    <w:tbl>
      <w:tblPr>
        <w:tblW w:w="13920" w:type="dxa"/>
        <w:jc w:val="center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38"/>
        <w:gridCol w:w="11182"/>
      </w:tblGrid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bCs/>
                <w:sz w:val="24"/>
                <w:szCs w:val="24"/>
              </w:rPr>
              <w:t>№ (код)</w:t>
            </w:r>
            <w:r w:rsidRPr="00165082">
              <w:rPr>
                <w:bCs/>
                <w:sz w:val="24"/>
                <w:szCs w:val="24"/>
              </w:rPr>
              <w:br/>
              <w:t>РМ</w:t>
            </w:r>
          </w:p>
        </w:tc>
        <w:tc>
          <w:tcPr>
            <w:tcW w:w="11182" w:type="dxa"/>
            <w:vAlign w:val="center"/>
          </w:tcPr>
          <w:p w:rsidR="00165082" w:rsidRPr="00165082" w:rsidRDefault="00165082" w:rsidP="00165082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аэрозолей ПФД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11091/039</w:t>
            </w: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Плотник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Здание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65082">
              <w:rPr>
                <w:b/>
                <w:bCs/>
                <w:sz w:val="24"/>
                <w:szCs w:val="24"/>
              </w:rPr>
              <w:t>11091/039-1А (11091/039)</w:t>
            </w: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/>
                <w:sz w:val="24"/>
                <w:szCs w:val="24"/>
              </w:rPr>
            </w:pPr>
            <w:r w:rsidRPr="00165082">
              <w:rPr>
                <w:b/>
                <w:sz w:val="24"/>
                <w:szCs w:val="24"/>
              </w:rPr>
              <w:t>Плотник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Здание</w:t>
            </w:r>
          </w:p>
        </w:tc>
      </w:tr>
      <w:tr w:rsidR="00165082" w:rsidRPr="00165082" w:rsidTr="00165082">
        <w:trPr>
          <w:jc w:val="center"/>
        </w:trPr>
        <w:tc>
          <w:tcPr>
            <w:tcW w:w="2738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82" w:type="dxa"/>
            <w:vAlign w:val="center"/>
          </w:tcPr>
          <w:p w:rsidR="00165082" w:rsidRPr="00165082" w:rsidRDefault="00165082" w:rsidP="003142CD">
            <w:pPr>
              <w:pStyle w:val="a6"/>
              <w:suppressAutoHyphens/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Пыль растительного и животного происхождения: г) мучная, древесная и др. (с примесью диоксида кремния менее 2%), мг/м3</w:t>
            </w:r>
          </w:p>
        </w:tc>
      </w:tr>
    </w:tbl>
    <w:p w:rsidR="00165082" w:rsidRDefault="00165082" w:rsidP="001540E0">
      <w:pPr>
        <w:jc w:val="center"/>
        <w:rPr>
          <w:sz w:val="24"/>
        </w:rPr>
      </w:pPr>
    </w:p>
    <w:p w:rsidR="005F6783" w:rsidRPr="00165082" w:rsidRDefault="005F6783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082">
        <w:rPr>
          <w:rFonts w:ascii="Times New Roman" w:hAnsi="Times New Roman" w:cs="Times New Roman"/>
          <w:color w:val="000000"/>
          <w:sz w:val="24"/>
          <w:szCs w:val="24"/>
        </w:rPr>
        <w:t>Председатель аттестационной комиссии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4127"/>
        <w:gridCol w:w="1843"/>
        <w:gridCol w:w="2551"/>
      </w:tblGrid>
      <w:tr w:rsidR="005F6783" w:rsidRPr="00165082" w:rsidTr="00165082">
        <w:tc>
          <w:tcPr>
            <w:tcW w:w="2786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7" w:type="dxa"/>
            <w:tcBorders>
              <w:bottom w:val="single" w:sz="4" w:space="0" w:color="auto"/>
            </w:tcBorders>
            <w:vAlign w:val="bottom"/>
          </w:tcPr>
          <w:p w:rsidR="005F6783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Колесникова Людмила Ивановна</w:t>
            </w:r>
          </w:p>
        </w:tc>
        <w:tc>
          <w:tcPr>
            <w:tcW w:w="184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5F6783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11.09.2016</w:t>
            </w:r>
          </w:p>
        </w:tc>
      </w:tr>
      <w:tr w:rsidR="005F6783" w:rsidRPr="00165082" w:rsidTr="00165082">
        <w:tc>
          <w:tcPr>
            <w:tcW w:w="2786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2" w:name="s070_1"/>
            <w:bookmarkEnd w:id="2"/>
          </w:p>
        </w:tc>
        <w:tc>
          <w:tcPr>
            <w:tcW w:w="28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127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65082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165082">
              <w:rPr>
                <w:sz w:val="24"/>
                <w:szCs w:val="24"/>
                <w:vertAlign w:val="superscript"/>
              </w:rPr>
              <w:t>Ф.И.О.</w:t>
            </w:r>
            <w:r w:rsidRPr="00165082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84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F6783" w:rsidRPr="00165082" w:rsidRDefault="005F6783" w:rsidP="005F6783">
      <w:pPr>
        <w:pStyle w:val="ConsPlusNonformat"/>
        <w:widowControl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082">
        <w:rPr>
          <w:rFonts w:ascii="Times New Roman" w:hAnsi="Times New Roman" w:cs="Times New Roman"/>
          <w:color w:val="000000"/>
          <w:sz w:val="24"/>
          <w:szCs w:val="24"/>
        </w:rPr>
        <w:t>Члены аттестационной комиссии:</w:t>
      </w:r>
    </w:p>
    <w:tbl>
      <w:tblPr>
        <w:tblW w:w="0" w:type="auto"/>
        <w:tblLayout w:type="fixed"/>
        <w:tblLook w:val="0000"/>
      </w:tblPr>
      <w:tblGrid>
        <w:gridCol w:w="2786"/>
        <w:gridCol w:w="283"/>
        <w:gridCol w:w="1842"/>
        <w:gridCol w:w="284"/>
        <w:gridCol w:w="4127"/>
        <w:gridCol w:w="1701"/>
        <w:gridCol w:w="2835"/>
      </w:tblGrid>
      <w:tr w:rsidR="005F6783" w:rsidRPr="00165082" w:rsidTr="00165082">
        <w:tc>
          <w:tcPr>
            <w:tcW w:w="2786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7" w:type="dxa"/>
            <w:tcBorders>
              <w:bottom w:val="single" w:sz="4" w:space="0" w:color="auto"/>
            </w:tcBorders>
            <w:vAlign w:val="bottom"/>
          </w:tcPr>
          <w:p w:rsidR="005F6783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 w:rsidRPr="00165082">
              <w:rPr>
                <w:sz w:val="24"/>
                <w:szCs w:val="24"/>
              </w:rPr>
              <w:t>Жукова Елена Александровна</w:t>
            </w:r>
          </w:p>
        </w:tc>
        <w:tc>
          <w:tcPr>
            <w:tcW w:w="1701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F6783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11.09.2016</w:t>
            </w:r>
          </w:p>
        </w:tc>
      </w:tr>
      <w:tr w:rsidR="005F6783" w:rsidRPr="00165082" w:rsidTr="00165082">
        <w:tc>
          <w:tcPr>
            <w:tcW w:w="2786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bookmarkStart w:id="4" w:name="s070_2"/>
            <w:bookmarkEnd w:id="4"/>
          </w:p>
        </w:tc>
        <w:tc>
          <w:tcPr>
            <w:tcW w:w="283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127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65082">
              <w:rPr>
                <w:sz w:val="24"/>
                <w:szCs w:val="24"/>
                <w:vertAlign w:val="superscript"/>
                <w:lang w:val="en-US"/>
              </w:rPr>
              <w:t>(</w:t>
            </w:r>
            <w:r w:rsidRPr="00165082">
              <w:rPr>
                <w:sz w:val="24"/>
                <w:szCs w:val="24"/>
                <w:vertAlign w:val="superscript"/>
              </w:rPr>
              <w:t>Ф.И.О.</w:t>
            </w:r>
            <w:r w:rsidRPr="00165082">
              <w:rPr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701" w:type="dxa"/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5F6783" w:rsidRPr="00165082" w:rsidRDefault="005F6783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65082" w:rsidRPr="00165082" w:rsidTr="00165082">
        <w:tc>
          <w:tcPr>
            <w:tcW w:w="2786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65082">
              <w:rPr>
                <w:sz w:val="24"/>
                <w:szCs w:val="24"/>
                <w:lang w:val="en-US"/>
              </w:rPr>
              <w:t>Гаврилина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Наталья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Михайловна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11.09.2016</w:t>
            </w:r>
          </w:p>
        </w:tc>
      </w:tr>
      <w:tr w:rsidR="00165082" w:rsidRPr="00165082" w:rsidTr="00165082">
        <w:tc>
          <w:tcPr>
            <w:tcW w:w="2786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127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65082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1701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65082" w:rsidRPr="00165082" w:rsidTr="00165082">
        <w:tc>
          <w:tcPr>
            <w:tcW w:w="2786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65082">
              <w:rPr>
                <w:sz w:val="24"/>
                <w:szCs w:val="24"/>
                <w:lang w:val="en-US"/>
              </w:rPr>
              <w:t>Скугарова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Ольга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Николаевна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11.09.2016</w:t>
            </w:r>
          </w:p>
        </w:tc>
      </w:tr>
      <w:tr w:rsidR="00165082" w:rsidRPr="00165082" w:rsidTr="00165082">
        <w:tc>
          <w:tcPr>
            <w:tcW w:w="2786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127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65082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1701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(дата)</w:t>
            </w:r>
          </w:p>
        </w:tc>
      </w:tr>
      <w:tr w:rsidR="00165082" w:rsidRPr="00165082" w:rsidTr="00165082">
        <w:tc>
          <w:tcPr>
            <w:tcW w:w="2786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165082">
              <w:rPr>
                <w:sz w:val="24"/>
                <w:szCs w:val="24"/>
                <w:lang w:val="en-US"/>
              </w:rPr>
              <w:t>Илюшин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Евгений</w:t>
            </w:r>
            <w:proofErr w:type="spellEnd"/>
            <w:r w:rsidRPr="0016508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5082">
              <w:rPr>
                <w:sz w:val="24"/>
                <w:szCs w:val="24"/>
                <w:lang w:val="en-US"/>
              </w:rPr>
              <w:t>Евгеньевич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11.09.2016</w:t>
            </w:r>
          </w:p>
        </w:tc>
      </w:tr>
      <w:tr w:rsidR="00165082" w:rsidRPr="00165082" w:rsidTr="00165082">
        <w:tc>
          <w:tcPr>
            <w:tcW w:w="2786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127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165082">
              <w:rPr>
                <w:sz w:val="24"/>
                <w:szCs w:val="24"/>
                <w:vertAlign w:val="superscript"/>
                <w:lang w:val="en-US"/>
              </w:rPr>
              <w:t>(Ф.И.О.)</w:t>
            </w:r>
          </w:p>
        </w:tc>
        <w:tc>
          <w:tcPr>
            <w:tcW w:w="1701" w:type="dxa"/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65082" w:rsidRPr="00165082" w:rsidRDefault="00165082" w:rsidP="005F67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65082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F6783" w:rsidRPr="00165082" w:rsidRDefault="005F6783" w:rsidP="005F6783">
      <w:pPr>
        <w:rPr>
          <w:sz w:val="24"/>
          <w:szCs w:val="24"/>
        </w:rPr>
      </w:pPr>
    </w:p>
    <w:p w:rsidR="0065289A" w:rsidRPr="00165082" w:rsidRDefault="0065289A" w:rsidP="005F6783">
      <w:pPr>
        <w:rPr>
          <w:sz w:val="24"/>
          <w:szCs w:val="24"/>
        </w:rPr>
      </w:pPr>
    </w:p>
    <w:sectPr w:rsidR="0065289A" w:rsidRPr="00165082" w:rsidSect="009647F7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--- "/>
    <w:docVar w:name="predsed" w:val="    "/>
  </w:docVars>
  <w:rsids>
    <w:rsidRoot w:val="00165082"/>
    <w:rsid w:val="000C5130"/>
    <w:rsid w:val="001540E0"/>
    <w:rsid w:val="00165082"/>
    <w:rsid w:val="001A7AC3"/>
    <w:rsid w:val="00237B32"/>
    <w:rsid w:val="002F6CED"/>
    <w:rsid w:val="003A1C01"/>
    <w:rsid w:val="00495D50"/>
    <w:rsid w:val="004B7161"/>
    <w:rsid w:val="004E7A90"/>
    <w:rsid w:val="00547088"/>
    <w:rsid w:val="005567D6"/>
    <w:rsid w:val="005F29D8"/>
    <w:rsid w:val="005F6783"/>
    <w:rsid w:val="0065289A"/>
    <w:rsid w:val="0067226F"/>
    <w:rsid w:val="008B013B"/>
    <w:rsid w:val="009064D3"/>
    <w:rsid w:val="009647F7"/>
    <w:rsid w:val="00A026A4"/>
    <w:rsid w:val="00C93056"/>
    <w:rsid w:val="00CA2E96"/>
    <w:rsid w:val="00CC0BA6"/>
    <w:rsid w:val="00EB7BDE"/>
    <w:rsid w:val="00EC5373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1540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5F67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165082"/>
    <w:pPr>
      <w:widowControl w:val="0"/>
      <w:jc w:val="both"/>
    </w:pPr>
    <w:rPr>
      <w:lang w:eastAsia="zh-TW"/>
    </w:rPr>
  </w:style>
  <w:style w:type="character" w:customStyle="1" w:styleId="a7">
    <w:name w:val="Основной текст Знак"/>
    <w:basedOn w:val="a0"/>
    <w:link w:val="a6"/>
    <w:rsid w:val="00165082"/>
    <w:rPr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per_rm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per_rm2.dot</Template>
  <TotalTime>5</TotalTime>
  <Pages>19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 </vt:lpstr>
    </vt:vector>
  </TitlesOfParts>
  <Company>bjd</Company>
  <LinksUpToDate>false</LinksUpToDate>
  <CharactersWithSpaces>25234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2</cp:revision>
  <dcterms:created xsi:type="dcterms:W3CDTF">2016-11-25T06:46:00Z</dcterms:created>
  <dcterms:modified xsi:type="dcterms:W3CDTF">2016-11-28T10:34:00Z</dcterms:modified>
</cp:coreProperties>
</file>